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3AF50" w14:textId="2A2986D0" w:rsidR="00F1084A" w:rsidRPr="00CF06D6" w:rsidRDefault="00024F67" w:rsidP="00024F67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r w:rsidR="00CF06D6" w:rsidRPr="00CF06D6">
        <w:rPr>
          <w:rFonts w:asciiTheme="minorHAnsi" w:hAnsiTheme="minorHAnsi" w:cstheme="minorHAnsi"/>
          <w:sz w:val="18"/>
          <w:szCs w:val="18"/>
        </w:rPr>
        <w:t>1</w:t>
      </w:r>
    </w:p>
    <w:p w14:paraId="01EF0699" w14:textId="77777777" w:rsidR="00024F67" w:rsidRPr="00CF06D6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Prejemnik"/>
      <w:bookmarkStart w:id="1" w:name="Zadeva"/>
      <w:bookmarkEnd w:id="0"/>
      <w:bookmarkEnd w:id="1"/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7769C736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300C4D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630788C3" w14:textId="77777777" w:rsidR="00CF06D6" w:rsidRPr="00CF06D6" w:rsidRDefault="00CF06D6" w:rsidP="00CF06D6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CF06D6">
        <w:rPr>
          <w:rFonts w:asciiTheme="minorHAnsi" w:hAnsiTheme="minorHAnsi" w:cstheme="minorHAnsi"/>
          <w:b/>
          <w:sz w:val="24"/>
          <w:szCs w:val="24"/>
        </w:rPr>
        <w:t>PODATKI O PONUDNIKU</w:t>
      </w:r>
    </w:p>
    <w:p w14:paraId="0452AA0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7250DD8C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 w:rsidRPr="00CF06D6"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CF06D6" w:rsidRPr="00CF06D6" w14:paraId="5E26E07F" w14:textId="77777777" w:rsidTr="00A64AC3">
        <w:trPr>
          <w:trHeight w:val="774"/>
        </w:trPr>
        <w:tc>
          <w:tcPr>
            <w:tcW w:w="2802" w:type="dxa"/>
          </w:tcPr>
          <w:p w14:paraId="2350475C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59CE65DE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4BBB0F12" w14:textId="77777777" w:rsidTr="00A64AC3">
        <w:trPr>
          <w:trHeight w:val="842"/>
        </w:trPr>
        <w:tc>
          <w:tcPr>
            <w:tcW w:w="2802" w:type="dxa"/>
          </w:tcPr>
          <w:p w14:paraId="147F42BA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712FA432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5FD0A867" w14:textId="77777777" w:rsidTr="00A64AC3">
        <w:trPr>
          <w:trHeight w:val="562"/>
        </w:trPr>
        <w:tc>
          <w:tcPr>
            <w:tcW w:w="2802" w:type="dxa"/>
          </w:tcPr>
          <w:p w14:paraId="623DF795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7E500B5B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11F5D96E" w14:textId="77777777" w:rsidTr="00A64AC3">
        <w:trPr>
          <w:trHeight w:val="556"/>
        </w:trPr>
        <w:tc>
          <w:tcPr>
            <w:tcW w:w="2802" w:type="dxa"/>
          </w:tcPr>
          <w:p w14:paraId="62D96B7B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49FD3562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70E4205C" w14:textId="77777777" w:rsidTr="00A64AC3">
        <w:trPr>
          <w:trHeight w:val="564"/>
        </w:trPr>
        <w:tc>
          <w:tcPr>
            <w:tcW w:w="2802" w:type="dxa"/>
          </w:tcPr>
          <w:p w14:paraId="1FA308DC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6378" w:type="dxa"/>
          </w:tcPr>
          <w:p w14:paraId="4C97A6BB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023D9C1F" w14:textId="77777777" w:rsidTr="00A64AC3">
        <w:trPr>
          <w:trHeight w:val="558"/>
        </w:trPr>
        <w:tc>
          <w:tcPr>
            <w:tcW w:w="2802" w:type="dxa"/>
          </w:tcPr>
          <w:p w14:paraId="7ABA4DBF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5845A0FB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21954383" w14:textId="77777777" w:rsidTr="00A64AC3">
        <w:trPr>
          <w:trHeight w:val="638"/>
        </w:trPr>
        <w:tc>
          <w:tcPr>
            <w:tcW w:w="2802" w:type="dxa"/>
          </w:tcPr>
          <w:p w14:paraId="109B0A10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26DDAF27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52B0E0A8" w14:textId="77777777" w:rsidTr="00A64AC3">
        <w:trPr>
          <w:trHeight w:val="560"/>
        </w:trPr>
        <w:tc>
          <w:tcPr>
            <w:tcW w:w="2802" w:type="dxa"/>
          </w:tcPr>
          <w:p w14:paraId="764BB1FB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50F7EFA1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132FB28F" w14:textId="77777777" w:rsidTr="00CF06D6">
        <w:trPr>
          <w:trHeight w:val="681"/>
        </w:trPr>
        <w:tc>
          <w:tcPr>
            <w:tcW w:w="2802" w:type="dxa"/>
          </w:tcPr>
          <w:p w14:paraId="66A77FD2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42DF7F9E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0D78FD4D" w14:textId="77777777" w:rsidTr="00A64AC3">
        <w:trPr>
          <w:trHeight w:val="520"/>
        </w:trPr>
        <w:tc>
          <w:tcPr>
            <w:tcW w:w="2802" w:type="dxa"/>
          </w:tcPr>
          <w:p w14:paraId="27E1C97B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1BFB29A2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317C896C" w14:textId="77777777" w:rsidTr="00A64AC3">
        <w:trPr>
          <w:trHeight w:val="556"/>
        </w:trPr>
        <w:tc>
          <w:tcPr>
            <w:tcW w:w="2802" w:type="dxa"/>
          </w:tcPr>
          <w:p w14:paraId="759A3774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Faks</w:t>
            </w:r>
          </w:p>
        </w:tc>
        <w:tc>
          <w:tcPr>
            <w:tcW w:w="6378" w:type="dxa"/>
          </w:tcPr>
          <w:p w14:paraId="384E5E18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7C71A56E" w14:textId="77777777" w:rsidTr="00A64AC3">
        <w:tc>
          <w:tcPr>
            <w:tcW w:w="2802" w:type="dxa"/>
          </w:tcPr>
          <w:p w14:paraId="11B0D1BF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476B5A3D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54E05EE1" w14:textId="77777777" w:rsidTr="00A64AC3">
        <w:tc>
          <w:tcPr>
            <w:tcW w:w="2802" w:type="dxa"/>
          </w:tcPr>
          <w:p w14:paraId="2EE473E8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6378" w:type="dxa"/>
          </w:tcPr>
          <w:p w14:paraId="0D3F6A5E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EA4C98F" w14:textId="77777777" w:rsidR="00CF06D6" w:rsidRPr="00CF06D6" w:rsidRDefault="00CF06D6" w:rsidP="00CF06D6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52D55B66" w14:textId="77777777" w:rsidR="00CF06D6" w:rsidRPr="00CF06D6" w:rsidRDefault="00CF06D6" w:rsidP="00CF06D6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5E2039D6" w14:textId="77777777" w:rsidR="00CF06D6" w:rsidRPr="00CF06D6" w:rsidRDefault="00CF06D6" w:rsidP="00CF06D6">
      <w:pPr>
        <w:rPr>
          <w:rFonts w:asciiTheme="minorHAnsi" w:hAnsiTheme="minorHAnsi" w:cstheme="minorHAnsi"/>
          <w:noProof/>
        </w:rPr>
      </w:pPr>
      <w:r w:rsidRPr="00CF06D6">
        <w:rPr>
          <w:rFonts w:asciiTheme="minorHAnsi" w:hAnsiTheme="minorHAnsi" w:cstheme="minorHAnsi"/>
          <w:noProof/>
        </w:rPr>
        <w:br w:type="page"/>
      </w:r>
    </w:p>
    <w:p w14:paraId="1557A228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CF06D6">
        <w:rPr>
          <w:rFonts w:asciiTheme="minorHAnsi" w:hAnsiTheme="minorHAnsi" w:cstheme="minorHAnsi"/>
          <w:noProof/>
        </w:rPr>
        <w:lastRenderedPageBreak/>
        <w:t>Izjavljamo, da:</w:t>
      </w:r>
    </w:p>
    <w:p w14:paraId="5DF4A315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0D215292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52695AC5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smo v celoti seznanjeni z obsegom in zahtevnostjo javnega naročila,</w:t>
      </w:r>
    </w:p>
    <w:p w14:paraId="2ECC0618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ne bomo imeli do naročnika kakršnegakoli odškodninskega zahtevka, če ne bomo izbrani za izvedbo javnega naročila,</w:t>
      </w:r>
    </w:p>
    <w:p w14:paraId="641287FB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smo podali resnične oz. verodostojne izjave.</w:t>
      </w:r>
    </w:p>
    <w:p w14:paraId="35F78A0A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7477840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281053E3" w14:textId="77777777" w:rsidR="00CF06D6" w:rsidRPr="00CF06D6" w:rsidRDefault="00CF06D6" w:rsidP="00CF06D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V skladu s 7. odstavkom 89. člena ZJN-3 soglašamo, da naročnik:</w:t>
      </w:r>
    </w:p>
    <w:p w14:paraId="156EFB6B" w14:textId="77777777" w:rsidR="00CF06D6" w:rsidRPr="00CF06D6" w:rsidRDefault="00CF06D6" w:rsidP="00CF06D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5DAFE414" w14:textId="77777777" w:rsidR="00CF06D6" w:rsidRPr="00CF06D6" w:rsidRDefault="00CF06D6" w:rsidP="00CF06D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FCDB38C" w14:textId="77777777" w:rsidR="00CF06D6" w:rsidRPr="00CF06D6" w:rsidRDefault="00CF06D6" w:rsidP="00CF06D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napačno zapisano stopnjo DDV popravi v pravilno.</w:t>
      </w:r>
    </w:p>
    <w:p w14:paraId="516DEB5C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00EAF8AD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152A691" w14:textId="77777777" w:rsidR="00CF06D6" w:rsidRPr="00CF06D6" w:rsidRDefault="00CF06D6" w:rsidP="00CF06D6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</w:p>
    <w:p w14:paraId="6ACCD879" w14:textId="77777777" w:rsidR="00CF06D6" w:rsidRPr="00CF06D6" w:rsidRDefault="00CF06D6" w:rsidP="00CF06D6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Priloga:</w:t>
      </w: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ESPD</w:t>
      </w:r>
    </w:p>
    <w:p w14:paraId="4F99906B" w14:textId="77777777" w:rsidR="00CF06D6" w:rsidRPr="00CF06D6" w:rsidRDefault="00CF06D6" w:rsidP="00CF06D6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Lasten ponudben predračun</w:t>
      </w:r>
    </w:p>
    <w:p w14:paraId="51463974" w14:textId="2D0B028E" w:rsidR="00CF06D6" w:rsidRDefault="00CF06D6" w:rsidP="00E50512">
      <w:pPr>
        <w:spacing w:line="264" w:lineRule="auto"/>
        <w:ind w:left="1416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Tehnična specifikacija ponujene opreme</w:t>
      </w:r>
      <w:r w:rsidR="00E50512">
        <w:rPr>
          <w:rFonts w:asciiTheme="minorHAnsi" w:hAnsiTheme="minorHAnsi" w:cstheme="minorHAnsi"/>
        </w:rPr>
        <w:t xml:space="preserve"> </w:t>
      </w:r>
      <w:bookmarkStart w:id="2" w:name="_Hlk98318180"/>
      <w:r w:rsidR="00E50512">
        <w:rPr>
          <w:rFonts w:asciiTheme="minorHAnsi" w:hAnsiTheme="minorHAnsi" w:cstheme="minorHAnsi"/>
        </w:rPr>
        <w:t>z označenimi mesti izpolnjevanja minimalnih tehničnih zahtev iz poglavja 3 dokumentacije</w:t>
      </w:r>
      <w:bookmarkEnd w:id="2"/>
    </w:p>
    <w:p w14:paraId="0E16F627" w14:textId="77777777" w:rsidR="00CF06D6" w:rsidRPr="00CF06D6" w:rsidRDefault="00CF06D6" w:rsidP="00CF06D6">
      <w:pPr>
        <w:spacing w:line="264" w:lineRule="auto"/>
        <w:ind w:left="720" w:firstLine="720"/>
        <w:jc w:val="both"/>
        <w:outlineLvl w:val="0"/>
        <w:rPr>
          <w:rFonts w:asciiTheme="minorHAnsi" w:hAnsiTheme="minorHAnsi" w:cstheme="minorHAnsi"/>
        </w:rPr>
      </w:pPr>
    </w:p>
    <w:p w14:paraId="21EDF5EF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1009B67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F56A67E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A3E1514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ABB69EB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2DB4B6B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01E902B2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63190A54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2AE240A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FB69BAB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5C3ADCC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C317D40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</w:p>
    <w:p w14:paraId="519ECE06" w14:textId="7AC075AE" w:rsidR="00024F67" w:rsidRPr="00024F67" w:rsidRDefault="00024F67" w:rsidP="00024F67">
      <w:pPr>
        <w:spacing w:line="276" w:lineRule="auto"/>
        <w:ind w:left="5103" w:firstLine="561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_______________________</w:t>
      </w:r>
    </w:p>
    <w:p w14:paraId="39BB9C5E" w14:textId="77777777" w:rsidR="0017254C" w:rsidRPr="00024F67" w:rsidRDefault="0017254C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70C02" w14:textId="77777777" w:rsidR="00F8505C" w:rsidRDefault="00F8505C" w:rsidP="00BB5C4F">
      <w:r>
        <w:separator/>
      </w:r>
    </w:p>
  </w:endnote>
  <w:endnote w:type="continuationSeparator" w:id="0">
    <w:p w14:paraId="7A5B2EF4" w14:textId="77777777" w:rsidR="00F8505C" w:rsidRDefault="00F8505C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7E52B" w14:textId="77777777" w:rsidR="00F8505C" w:rsidRDefault="00F8505C" w:rsidP="00BB5C4F">
      <w:r>
        <w:separator/>
      </w:r>
    </w:p>
  </w:footnote>
  <w:footnote w:type="continuationSeparator" w:id="0">
    <w:p w14:paraId="2BA092A3" w14:textId="77777777" w:rsidR="00F8505C" w:rsidRDefault="00F8505C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999185">
    <w:abstractNumId w:val="0"/>
  </w:num>
  <w:num w:numId="2" w16cid:durableId="1029834428">
    <w:abstractNumId w:val="6"/>
  </w:num>
  <w:num w:numId="3" w16cid:durableId="1289239350">
    <w:abstractNumId w:val="1"/>
  </w:num>
  <w:num w:numId="4" w16cid:durableId="2017224265">
    <w:abstractNumId w:val="2"/>
  </w:num>
  <w:num w:numId="5" w16cid:durableId="816872112">
    <w:abstractNumId w:val="5"/>
  </w:num>
  <w:num w:numId="6" w16cid:durableId="311257178">
    <w:abstractNumId w:val="3"/>
  </w:num>
  <w:num w:numId="7" w16cid:durableId="15751609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032C8"/>
    <w:rsid w:val="00215201"/>
    <w:rsid w:val="0028526B"/>
    <w:rsid w:val="002B0D99"/>
    <w:rsid w:val="002C0549"/>
    <w:rsid w:val="00311139"/>
    <w:rsid w:val="003375F5"/>
    <w:rsid w:val="00392005"/>
    <w:rsid w:val="003A0E1C"/>
    <w:rsid w:val="003A3717"/>
    <w:rsid w:val="003F0DAA"/>
    <w:rsid w:val="00400569"/>
    <w:rsid w:val="00413C63"/>
    <w:rsid w:val="00487A11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852373"/>
    <w:rsid w:val="00884BE7"/>
    <w:rsid w:val="00893C43"/>
    <w:rsid w:val="008B6812"/>
    <w:rsid w:val="008F740B"/>
    <w:rsid w:val="00905858"/>
    <w:rsid w:val="009071D7"/>
    <w:rsid w:val="0094317F"/>
    <w:rsid w:val="009512E0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50512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8505C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2021-05-27T09:30:00Z</dcterms:created>
  <dcterms:modified xsi:type="dcterms:W3CDTF">2023-11-09T15:41:00Z</dcterms:modified>
  <cp:contentStatus/>
</cp:coreProperties>
</file>